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85764D" w14:paraId="6528E698" w14:textId="77777777" w:rsidTr="00B258F3">
        <w:trPr>
          <w:trHeight w:val="1270"/>
        </w:trPr>
        <w:tc>
          <w:tcPr>
            <w:tcW w:w="9815" w:type="dxa"/>
            <w:gridSpan w:val="5"/>
            <w:shd w:val="clear" w:color="auto" w:fill="auto"/>
          </w:tcPr>
          <w:p w14:paraId="4C38F4B4" w14:textId="77777777" w:rsidR="0085764D" w:rsidRPr="00B258F3" w:rsidRDefault="0085764D" w:rsidP="00B258F3">
            <w:pPr>
              <w:rPr>
                <w:sz w:val="12"/>
                <w:szCs w:val="12"/>
              </w:rPr>
            </w:pPr>
          </w:p>
          <w:p w14:paraId="40107249" w14:textId="77777777" w:rsidR="0085764D" w:rsidRPr="00B258F3" w:rsidRDefault="0085764D" w:rsidP="00B258F3">
            <w:pPr>
              <w:rPr>
                <w:sz w:val="12"/>
                <w:szCs w:val="12"/>
              </w:rPr>
            </w:pPr>
          </w:p>
          <w:p w14:paraId="51FD2CA4" w14:textId="77777777" w:rsidR="0085764D" w:rsidRPr="00B258F3" w:rsidRDefault="0085764D" w:rsidP="00B258F3">
            <w:pPr>
              <w:rPr>
                <w:sz w:val="12"/>
                <w:szCs w:val="12"/>
              </w:rPr>
            </w:pPr>
          </w:p>
          <w:p w14:paraId="78A66C69" w14:textId="77777777" w:rsidR="0085764D" w:rsidRPr="00B258F3" w:rsidRDefault="0085764D" w:rsidP="00B258F3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B258F3">
              <w:rPr>
                <w:sz w:val="22"/>
                <w:szCs w:val="22"/>
              </w:rPr>
              <w:t xml:space="preserve"> </w:t>
            </w:r>
          </w:p>
          <w:p w14:paraId="2399FA5F" w14:textId="77777777" w:rsidR="007166CA" w:rsidRPr="00B258F3" w:rsidRDefault="007166CA" w:rsidP="00B258F3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14:paraId="6526DCA9" w14:textId="77777777" w:rsidR="007166CA" w:rsidRPr="00B258F3" w:rsidRDefault="007166CA" w:rsidP="00B258F3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1EEC2A8B" w14:textId="77777777" w:rsidR="00291290" w:rsidRPr="00B258F3" w:rsidRDefault="00291290" w:rsidP="00B258F3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85764D" w14:paraId="7AD0F89C" w14:textId="77777777" w:rsidTr="00B258F3">
        <w:trPr>
          <w:trHeight w:val="292"/>
        </w:trPr>
        <w:tc>
          <w:tcPr>
            <w:tcW w:w="9815" w:type="dxa"/>
            <w:gridSpan w:val="5"/>
            <w:shd w:val="clear" w:color="auto" w:fill="auto"/>
            <w:vAlign w:val="center"/>
          </w:tcPr>
          <w:p w14:paraId="6D2335B9" w14:textId="77777777" w:rsidR="0085764D" w:rsidRPr="00B258F3" w:rsidRDefault="0085764D" w:rsidP="00B258F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14:paraId="25CF86A9" w14:textId="77777777" w:rsidTr="00B258F3">
        <w:trPr>
          <w:trHeight w:hRule="exact" w:val="680"/>
        </w:trPr>
        <w:tc>
          <w:tcPr>
            <w:tcW w:w="2943" w:type="dxa"/>
            <w:gridSpan w:val="2"/>
            <w:shd w:val="clear" w:color="auto" w:fill="auto"/>
            <w:vAlign w:val="bottom"/>
          </w:tcPr>
          <w:p w14:paraId="3DDE62FF" w14:textId="77777777" w:rsidR="0085764D" w:rsidRDefault="002B4B3A" w:rsidP="00B258F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>
              <w:instrText xml:space="preserve"> FORMTEXT </w:instrText>
            </w:r>
            <w:r>
              <w:fldChar w:fldCharType="separate"/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>
              <w:fldChar w:fldCharType="end"/>
            </w:r>
            <w:bookmarkEnd w:id="0"/>
          </w:p>
        </w:tc>
        <w:tc>
          <w:tcPr>
            <w:tcW w:w="4604" w:type="dxa"/>
            <w:shd w:val="clear" w:color="auto" w:fill="auto"/>
            <w:vAlign w:val="bottom"/>
          </w:tcPr>
          <w:p w14:paraId="1788A0E3" w14:textId="77777777" w:rsidR="0085764D" w:rsidRDefault="0085764D" w:rsidP="00B258F3"/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F90EC8B" w14:textId="77777777" w:rsidR="0085764D" w:rsidRDefault="0085764D" w:rsidP="00B258F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 w:rsidR="00A43095">
              <w:t> </w:t>
            </w:r>
            <w:r>
              <w:fldChar w:fldCharType="end"/>
            </w:r>
          </w:p>
        </w:tc>
      </w:tr>
      <w:tr w:rsidR="0085764D" w14:paraId="7F55C2EF" w14:textId="77777777" w:rsidTr="00B258F3">
        <w:trPr>
          <w:trHeight w:hRule="exact" w:val="510"/>
        </w:trPr>
        <w:tc>
          <w:tcPr>
            <w:tcW w:w="9815" w:type="dxa"/>
            <w:gridSpan w:val="5"/>
            <w:shd w:val="clear" w:color="auto" w:fill="auto"/>
          </w:tcPr>
          <w:p w14:paraId="256DC61B" w14:textId="77777777" w:rsidR="0085764D" w:rsidRDefault="0085764D" w:rsidP="00B258F3"/>
        </w:tc>
      </w:tr>
      <w:tr w:rsidR="0085764D" w14:paraId="3A4AD5C0" w14:textId="77777777" w:rsidTr="00B258F3">
        <w:trPr>
          <w:trHeight w:val="826"/>
        </w:trPr>
        <w:tc>
          <w:tcPr>
            <w:tcW w:w="1809" w:type="dxa"/>
            <w:shd w:val="clear" w:color="auto" w:fill="auto"/>
          </w:tcPr>
          <w:p w14:paraId="182455D2" w14:textId="77777777" w:rsidR="0085764D" w:rsidRDefault="0085764D" w:rsidP="00B258F3"/>
        </w:tc>
        <w:tc>
          <w:tcPr>
            <w:tcW w:w="6237" w:type="dxa"/>
            <w:gridSpan w:val="3"/>
            <w:shd w:val="clear" w:color="auto" w:fill="auto"/>
          </w:tcPr>
          <w:p w14:paraId="3A8F107F" w14:textId="4F47AEC7" w:rsidR="0085764D" w:rsidRPr="003B26D4" w:rsidRDefault="002B4B3A" w:rsidP="005D2B95">
            <w:pPr>
              <w:jc w:val="center"/>
            </w:pPr>
            <w:r w:rsidRPr="003B26D4"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Pr="003B26D4">
              <w:instrText xml:space="preserve"> FORMTEXT </w:instrText>
            </w:r>
            <w:r w:rsidRPr="003B26D4">
              <w:fldChar w:fldCharType="separate"/>
            </w:r>
            <w:r w:rsidR="005D2B95">
              <w:t>Об утверждении Порядка предоставления из областного бюджета субсидии на оказание государственной поддержки сельскохозяйственного производства на возмещение части затрат по выплате процентного (купонного) дохода по облигациям, размещенным на фондовой бирже, в 2024 году</w:t>
            </w:r>
            <w:r w:rsidRPr="003B26D4">
              <w:fldChar w:fldCharType="end"/>
            </w:r>
            <w:bookmarkEnd w:id="1"/>
          </w:p>
        </w:tc>
        <w:tc>
          <w:tcPr>
            <w:tcW w:w="1769" w:type="dxa"/>
            <w:shd w:val="clear" w:color="auto" w:fill="auto"/>
          </w:tcPr>
          <w:p w14:paraId="1D78B1D4" w14:textId="77777777" w:rsidR="0085764D" w:rsidRDefault="0085764D" w:rsidP="00B258F3"/>
        </w:tc>
      </w:tr>
    </w:tbl>
    <w:p w14:paraId="63F70861" w14:textId="056BDF50" w:rsidR="0085764D" w:rsidRDefault="0085764D" w:rsidP="0085764D">
      <w:pPr>
        <w:sectPr w:rsidR="0085764D" w:rsidSect="002B4B3A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5F7EE3C4" w14:textId="18A5D098" w:rsidR="00692B99" w:rsidRDefault="00692B99" w:rsidP="001B2118">
      <w:pPr>
        <w:jc w:val="both"/>
      </w:pPr>
    </w:p>
    <w:p w14:paraId="2C4009CC" w14:textId="77777777" w:rsidR="00DA1C0F" w:rsidRDefault="00DA1C0F" w:rsidP="001B2118">
      <w:pPr>
        <w:jc w:val="both"/>
      </w:pPr>
    </w:p>
    <w:p w14:paraId="3F69D6DE" w14:textId="7053BB48" w:rsidR="00AF5497" w:rsidRPr="00DA1C0F" w:rsidRDefault="00DA1C0F" w:rsidP="008736A4">
      <w:pPr>
        <w:spacing w:line="360" w:lineRule="auto"/>
        <w:ind w:firstLine="709"/>
        <w:jc w:val="both"/>
        <w:rPr>
          <w:rStyle w:val="FontStyle23"/>
          <w:sz w:val="28"/>
          <w:szCs w:val="20"/>
        </w:rPr>
      </w:pPr>
      <w:r>
        <w:t xml:space="preserve">В соответствии с </w:t>
      </w:r>
      <w:r w:rsidR="00AE37F5">
        <w:t xml:space="preserve">подпунктом 1 </w:t>
      </w:r>
      <w:r>
        <w:t>пункт</w:t>
      </w:r>
      <w:r w:rsidR="00AE37F5">
        <w:t>а</w:t>
      </w:r>
      <w:r>
        <w:t xml:space="preserve"> 2 статьи 78.5 Бюджетного кодекса Российской Федерации, постановлением Правительства Нижегородской </w:t>
      </w:r>
      <w:r w:rsidRPr="008736A4">
        <w:t>области от 20 декабря 2022 г. № 1093 «Об определении уполномоченного органа исполните</w:t>
      </w:r>
      <w:bookmarkStart w:id="2" w:name="_GoBack"/>
      <w:bookmarkEnd w:id="2"/>
      <w:r w:rsidRPr="008736A4">
        <w:t>льной власти</w:t>
      </w:r>
      <w:r w:rsidR="008736A4">
        <w:t xml:space="preserve"> Нижегородской области»</w:t>
      </w:r>
      <w:r w:rsidR="008736A4">
        <w:br/>
      </w:r>
      <w:r>
        <w:rPr>
          <w:rStyle w:val="FontStyle23"/>
          <w:sz w:val="28"/>
          <w:szCs w:val="28"/>
        </w:rPr>
        <w:t>п</w:t>
      </w:r>
      <w:r w:rsidR="00AF5497">
        <w:rPr>
          <w:rStyle w:val="FontStyle23"/>
          <w:sz w:val="28"/>
          <w:szCs w:val="28"/>
        </w:rPr>
        <w:t xml:space="preserve"> р и к а з ы в а ю: </w:t>
      </w:r>
    </w:p>
    <w:p w14:paraId="4EB734DE" w14:textId="267DB434" w:rsidR="005D2B95" w:rsidRDefault="00E963D7" w:rsidP="008736A4">
      <w:pPr>
        <w:spacing w:line="360" w:lineRule="auto"/>
        <w:ind w:firstLine="709"/>
        <w:jc w:val="both"/>
      </w:pPr>
      <w:r>
        <w:t xml:space="preserve">1. </w:t>
      </w:r>
      <w:r w:rsidR="005D2B95">
        <w:rPr>
          <w:szCs w:val="28"/>
        </w:rPr>
        <w:t>Утвердить прилагаемый</w:t>
      </w:r>
      <w:r w:rsidR="005D2B95" w:rsidRPr="005D2B95">
        <w:t xml:space="preserve"> </w:t>
      </w:r>
      <w:r w:rsidR="005D2B95">
        <w:t>Порядок предоставления из областного бюджета субсидии на оказание государственной поддержки сельскохозяйственного производства на возмещение части затрат по выплате процентного (купонного) дохода по облигациям, размещенным на фондовой бирже, в 2024 году</w:t>
      </w:r>
      <w:r w:rsidR="005D2B95">
        <w:t>.</w:t>
      </w:r>
    </w:p>
    <w:p w14:paraId="1A50BAAF" w14:textId="77777777" w:rsidR="005D2B95" w:rsidRDefault="00DA1C0F" w:rsidP="008736A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5D2B95">
        <w:rPr>
          <w:szCs w:val="28"/>
        </w:rPr>
        <w:t>и</w:t>
      </w:r>
      <w:r>
        <w:rPr>
          <w:szCs w:val="28"/>
        </w:rPr>
        <w:t xml:space="preserve"> силу п</w:t>
      </w:r>
      <w:r w:rsidRPr="00DA1C0F">
        <w:rPr>
          <w:szCs w:val="28"/>
        </w:rPr>
        <w:t>риказ</w:t>
      </w:r>
      <w:r w:rsidR="005D2B95">
        <w:rPr>
          <w:szCs w:val="28"/>
        </w:rPr>
        <w:t>ы</w:t>
      </w:r>
      <w:r w:rsidRPr="00DA1C0F">
        <w:rPr>
          <w:szCs w:val="28"/>
        </w:rPr>
        <w:t xml:space="preserve"> министерства сельского хозяйства и продовольственных ресурс</w:t>
      </w:r>
      <w:r w:rsidR="005D2B95">
        <w:rPr>
          <w:szCs w:val="28"/>
        </w:rPr>
        <w:t>ов Нижегородской области:</w:t>
      </w:r>
    </w:p>
    <w:p w14:paraId="704F5AF1" w14:textId="66205C97" w:rsidR="00DA1C0F" w:rsidRDefault="005D2B95" w:rsidP="008736A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от 2 мая</w:t>
      </w:r>
      <w:r w:rsidR="00DA1C0F">
        <w:rPr>
          <w:szCs w:val="28"/>
        </w:rPr>
        <w:t xml:space="preserve"> </w:t>
      </w:r>
      <w:r w:rsidR="00DA1C0F" w:rsidRPr="00DA1C0F">
        <w:rPr>
          <w:szCs w:val="28"/>
        </w:rPr>
        <w:t xml:space="preserve">2023 </w:t>
      </w:r>
      <w:r w:rsidR="00DA1C0F">
        <w:rPr>
          <w:szCs w:val="28"/>
        </w:rPr>
        <w:t>г. №</w:t>
      </w:r>
      <w:r>
        <w:rPr>
          <w:szCs w:val="28"/>
        </w:rPr>
        <w:t xml:space="preserve"> 12</w:t>
      </w:r>
      <w:r w:rsidR="00DA1C0F" w:rsidRPr="00DA1C0F">
        <w:rPr>
          <w:szCs w:val="28"/>
        </w:rPr>
        <w:t>5</w:t>
      </w:r>
      <w:r w:rsidR="00DA1C0F">
        <w:rPr>
          <w:szCs w:val="28"/>
        </w:rPr>
        <w:t xml:space="preserve"> «</w:t>
      </w:r>
      <w:r w:rsidRPr="005D2B95">
        <w:rPr>
          <w:szCs w:val="28"/>
        </w:rPr>
        <w:t>Об утверждении Порядка предоставления субсидий из областного бюджета на возмещение части затрат по выплате процентного (купонного) дохода по облигациям, размещенным на фондовой бирже</w:t>
      </w:r>
      <w:r>
        <w:rPr>
          <w:szCs w:val="28"/>
        </w:rPr>
        <w:t>»;</w:t>
      </w:r>
    </w:p>
    <w:p w14:paraId="028D0AF7" w14:textId="08ED0C7F" w:rsidR="005D2B95" w:rsidRDefault="005D2B95" w:rsidP="008736A4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5D2B95">
        <w:rPr>
          <w:szCs w:val="28"/>
        </w:rPr>
        <w:lastRenderedPageBreak/>
        <w:t xml:space="preserve">от </w:t>
      </w:r>
      <w:r>
        <w:rPr>
          <w:szCs w:val="28"/>
        </w:rPr>
        <w:t xml:space="preserve">7 июля </w:t>
      </w:r>
      <w:r w:rsidRPr="005D2B95">
        <w:rPr>
          <w:szCs w:val="28"/>
        </w:rPr>
        <w:t xml:space="preserve">2023 </w:t>
      </w:r>
      <w:r>
        <w:rPr>
          <w:szCs w:val="28"/>
        </w:rPr>
        <w:t>г. №</w:t>
      </w:r>
      <w:r w:rsidRPr="005D2B95">
        <w:rPr>
          <w:szCs w:val="28"/>
        </w:rPr>
        <w:t xml:space="preserve"> 192</w:t>
      </w:r>
      <w:r>
        <w:rPr>
          <w:szCs w:val="28"/>
        </w:rPr>
        <w:t xml:space="preserve"> «</w:t>
      </w:r>
      <w:r w:rsidRPr="005D2B95">
        <w:rPr>
          <w:szCs w:val="28"/>
        </w:rPr>
        <w:t xml:space="preserve">О внесении изменений в приказ от 2 мая 2023 г. </w:t>
      </w:r>
      <w:r>
        <w:rPr>
          <w:szCs w:val="28"/>
        </w:rPr>
        <w:t>№ 125».</w:t>
      </w:r>
    </w:p>
    <w:p w14:paraId="1F7A74AC" w14:textId="77777777" w:rsidR="00DA1C0F" w:rsidRDefault="00DA1C0F" w:rsidP="00E963D7">
      <w:pPr>
        <w:tabs>
          <w:tab w:val="left" w:pos="851"/>
        </w:tabs>
        <w:ind w:firstLine="720"/>
        <w:jc w:val="both"/>
      </w:pPr>
    </w:p>
    <w:p w14:paraId="76BCF9BF" w14:textId="77777777" w:rsidR="00536F2E" w:rsidRDefault="00536F2E" w:rsidP="00E963D7">
      <w:pPr>
        <w:tabs>
          <w:tab w:val="left" w:pos="851"/>
        </w:tabs>
        <w:ind w:firstLine="720"/>
        <w:jc w:val="both"/>
      </w:pPr>
    </w:p>
    <w:p w14:paraId="4AC61BC8" w14:textId="77777777" w:rsidR="00536F2E" w:rsidRDefault="00536F2E" w:rsidP="00E963D7">
      <w:pPr>
        <w:tabs>
          <w:tab w:val="left" w:pos="851"/>
        </w:tabs>
        <w:ind w:firstLine="720"/>
        <w:jc w:val="both"/>
      </w:pPr>
    </w:p>
    <w:p w14:paraId="02255DD0" w14:textId="5CDC7379" w:rsidR="00EF5DA8" w:rsidRDefault="00536F2E" w:rsidP="002B303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М</w:t>
      </w:r>
      <w:r w:rsidR="00B63360">
        <w:rPr>
          <w:szCs w:val="28"/>
        </w:rPr>
        <w:t>и</w:t>
      </w:r>
      <w:r w:rsidR="004078CD">
        <w:rPr>
          <w:szCs w:val="28"/>
        </w:rPr>
        <w:t>нистр</w:t>
      </w:r>
      <w:r w:rsidR="004078CD">
        <w:rPr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DA1C0F">
        <w:rPr>
          <w:sz w:val="16"/>
          <w:szCs w:val="16"/>
        </w:rPr>
        <w:t xml:space="preserve">                             </w:t>
      </w:r>
      <w:r w:rsidR="004078CD">
        <w:rPr>
          <w:sz w:val="16"/>
          <w:szCs w:val="16"/>
        </w:rPr>
        <w:t xml:space="preserve">   </w:t>
      </w:r>
      <w:r>
        <w:rPr>
          <w:szCs w:val="28"/>
        </w:rPr>
        <w:t>Н.К.Денисов</w:t>
      </w:r>
    </w:p>
    <w:sectPr w:rsidR="00EF5DA8" w:rsidSect="00596204">
      <w:type w:val="continuous"/>
      <w:pgSz w:w="11906" w:h="16838" w:code="9"/>
      <w:pgMar w:top="1134" w:right="707" w:bottom="426" w:left="1701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ECDD7" w14:textId="77777777" w:rsidR="00626ADD" w:rsidRDefault="00626ADD">
      <w:r>
        <w:separator/>
      </w:r>
    </w:p>
  </w:endnote>
  <w:endnote w:type="continuationSeparator" w:id="0">
    <w:p w14:paraId="2B19874F" w14:textId="77777777" w:rsidR="00626ADD" w:rsidRDefault="0062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55602" w14:textId="77777777" w:rsidR="00626ADD" w:rsidRDefault="00626ADD">
      <w:r>
        <w:separator/>
      </w:r>
    </w:p>
  </w:footnote>
  <w:footnote w:type="continuationSeparator" w:id="0">
    <w:p w14:paraId="6B26460A" w14:textId="77777777" w:rsidR="00626ADD" w:rsidRDefault="0062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1096B" w14:textId="77777777"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7339D8" w14:textId="77777777"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D122F" w14:textId="7564075A"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36A4">
      <w:rPr>
        <w:rStyle w:val="a7"/>
        <w:noProof/>
      </w:rPr>
      <w:t>2</w:t>
    </w:r>
    <w:r>
      <w:rPr>
        <w:rStyle w:val="a7"/>
      </w:rPr>
      <w:fldChar w:fldCharType="end"/>
    </w:r>
  </w:p>
  <w:p w14:paraId="10DF6D1E" w14:textId="77777777"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773A" w14:textId="77777777" w:rsidR="00B75DFC" w:rsidRDefault="00D27AE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51F35E3" wp14:editId="6962F98A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0" b="0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1C6E836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50C0631" wp14:editId="09563E3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DE1EE" w14:textId="77777777" w:rsidR="00E52B15" w:rsidRPr="00E52B15" w:rsidRDefault="00D27AE1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C366A19" wp14:editId="5E910C15">
                                <wp:extent cx="635635" cy="613410"/>
                                <wp:effectExtent l="0" t="0" r="0" b="0"/>
                                <wp:docPr id="6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FF13D67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14:paraId="44CD7F5F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14:paraId="1A9C2905" w14:textId="77777777" w:rsid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73DE5F8F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3504DA60" w14:textId="77777777" w:rsidR="0085764D" w:rsidRPr="00A94BB1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14:paraId="163A5E3C" w14:textId="77777777" w:rsidR="0085764D" w:rsidRPr="00A94BB1" w:rsidRDefault="0085764D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583DD09A" w14:textId="77777777" w:rsidR="009A1D2F" w:rsidRDefault="009A1D2F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B260E5">
                            <w:rPr>
                              <w:szCs w:val="28"/>
                            </w:rPr>
                            <w:t xml:space="preserve">  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="00B260E5">
                            <w:rPr>
                              <w:szCs w:val="28"/>
                            </w:rPr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5678959C" w14:textId="77777777" w:rsidR="00B260E5" w:rsidRPr="002B6128" w:rsidRDefault="00B260E5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</w:t>
                          </w:r>
                          <w:r w:rsidR="00FC5D2F" w:rsidRPr="002B6128">
                            <w:rPr>
                              <w:sz w:val="23"/>
                              <w:szCs w:val="23"/>
                            </w:rPr>
                            <w:t xml:space="preserve"> </w:t>
                          </w:r>
                          <w:r w:rsidRPr="002B6128">
                            <w:rPr>
                              <w:sz w:val="23"/>
                              <w:szCs w:val="23"/>
                            </w:rPr>
                            <w:t>Нижний Новгород</w:t>
                          </w:r>
                        </w:p>
                        <w:p w14:paraId="6B107090" w14:textId="77777777" w:rsidR="009A1D2F" w:rsidRPr="001772E6" w:rsidRDefault="009A1D2F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70BB3DEB" w14:textId="77777777" w:rsidR="009A1D2F" w:rsidRDefault="009A1D2F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50C0631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" filled="f" stroked="f" strokecolor="white" strokeweight="0">
              <v:textbox inset="0,0,0,0">
                <w:txbxContent>
                  <w:p w14:paraId="4C9DE1EE" w14:textId="77777777" w:rsidR="00E52B15" w:rsidRPr="00E52B15" w:rsidRDefault="00D27AE1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C366A19" wp14:editId="5E910C15">
                          <wp:extent cx="635635" cy="613410"/>
                          <wp:effectExtent l="0" t="0" r="0" b="0"/>
                          <wp:docPr id="6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FF13D67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14:paraId="44CD7F5F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14:paraId="1A9C2905" w14:textId="77777777" w:rsid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73DE5F8F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14:paraId="3504DA60" w14:textId="77777777" w:rsidR="0085764D" w:rsidRPr="00A94BB1" w:rsidRDefault="007E048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14:paraId="163A5E3C" w14:textId="77777777" w:rsidR="0085764D" w:rsidRPr="00A94BB1" w:rsidRDefault="0085764D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583DD09A" w14:textId="77777777" w:rsidR="009A1D2F" w:rsidRDefault="009A1D2F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B260E5">
                      <w:rPr>
                        <w:szCs w:val="28"/>
                      </w:rPr>
                      <w:t xml:space="preserve">  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="00B260E5">
                      <w:rPr>
                        <w:szCs w:val="28"/>
                      </w:rPr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5678959C" w14:textId="77777777" w:rsidR="00B260E5" w:rsidRPr="002B6128" w:rsidRDefault="00B260E5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</w:t>
                    </w:r>
                    <w:r w:rsidR="00FC5D2F" w:rsidRPr="002B6128">
                      <w:rPr>
                        <w:sz w:val="23"/>
                        <w:szCs w:val="23"/>
                      </w:rPr>
                      <w:t xml:space="preserve"> </w:t>
                    </w:r>
                    <w:r w:rsidRPr="002B6128">
                      <w:rPr>
                        <w:sz w:val="23"/>
                        <w:szCs w:val="23"/>
                      </w:rPr>
                      <w:t>Нижний Новгород</w:t>
                    </w:r>
                  </w:p>
                  <w:p w14:paraId="6B107090" w14:textId="77777777" w:rsidR="009A1D2F" w:rsidRPr="001772E6" w:rsidRDefault="009A1D2F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70BB3DEB" w14:textId="77777777" w:rsidR="009A1D2F" w:rsidRDefault="009A1D2F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90854"/>
    <w:multiLevelType w:val="hybridMultilevel"/>
    <w:tmpl w:val="AABA2B6C"/>
    <w:lvl w:ilvl="0" w:tplc="BC187B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BB81066"/>
    <w:multiLevelType w:val="hybridMultilevel"/>
    <w:tmpl w:val="25F45482"/>
    <w:lvl w:ilvl="0" w:tplc="3C08536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3FED239C"/>
    <w:multiLevelType w:val="multilevel"/>
    <w:tmpl w:val="30E2A3D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62AB7612"/>
    <w:multiLevelType w:val="multilevel"/>
    <w:tmpl w:val="A7B8E14E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8y+5vNwKSutR8R2/OoDRXvraQm0=" w:salt="nW2CTm8+HqTXaXPZEBwIf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5B"/>
    <w:rsid w:val="000145DE"/>
    <w:rsid w:val="0001628E"/>
    <w:rsid w:val="0001655D"/>
    <w:rsid w:val="00020275"/>
    <w:rsid w:val="000203E7"/>
    <w:rsid w:val="00022263"/>
    <w:rsid w:val="000341FF"/>
    <w:rsid w:val="000408B3"/>
    <w:rsid w:val="00040D26"/>
    <w:rsid w:val="00044B9E"/>
    <w:rsid w:val="000456BC"/>
    <w:rsid w:val="00056E1C"/>
    <w:rsid w:val="00071721"/>
    <w:rsid w:val="0007340B"/>
    <w:rsid w:val="00086DEE"/>
    <w:rsid w:val="00095C30"/>
    <w:rsid w:val="000A4B48"/>
    <w:rsid w:val="000B3822"/>
    <w:rsid w:val="000B7BE8"/>
    <w:rsid w:val="000C1D47"/>
    <w:rsid w:val="000C2DA1"/>
    <w:rsid w:val="000C2DB3"/>
    <w:rsid w:val="000C2FCA"/>
    <w:rsid w:val="000C36D9"/>
    <w:rsid w:val="000D066A"/>
    <w:rsid w:val="000D5C79"/>
    <w:rsid w:val="000E0539"/>
    <w:rsid w:val="000E54C9"/>
    <w:rsid w:val="000E6C69"/>
    <w:rsid w:val="000F3C08"/>
    <w:rsid w:val="0010141B"/>
    <w:rsid w:val="00101A1D"/>
    <w:rsid w:val="0010360C"/>
    <w:rsid w:val="00123F59"/>
    <w:rsid w:val="00123F78"/>
    <w:rsid w:val="001304B7"/>
    <w:rsid w:val="00134021"/>
    <w:rsid w:val="00140777"/>
    <w:rsid w:val="00141705"/>
    <w:rsid w:val="00143ED2"/>
    <w:rsid w:val="001451F4"/>
    <w:rsid w:val="0015133F"/>
    <w:rsid w:val="00153F4D"/>
    <w:rsid w:val="0015733D"/>
    <w:rsid w:val="00165FC9"/>
    <w:rsid w:val="001712AF"/>
    <w:rsid w:val="001772E6"/>
    <w:rsid w:val="001774CA"/>
    <w:rsid w:val="00193440"/>
    <w:rsid w:val="00194EA0"/>
    <w:rsid w:val="001B11EE"/>
    <w:rsid w:val="001B2118"/>
    <w:rsid w:val="001B4B92"/>
    <w:rsid w:val="001B6FAA"/>
    <w:rsid w:val="001D1499"/>
    <w:rsid w:val="001D2854"/>
    <w:rsid w:val="001D3882"/>
    <w:rsid w:val="001D4F57"/>
    <w:rsid w:val="001D71F6"/>
    <w:rsid w:val="001E32F2"/>
    <w:rsid w:val="001E5D97"/>
    <w:rsid w:val="001E60E0"/>
    <w:rsid w:val="001F49D5"/>
    <w:rsid w:val="002175D4"/>
    <w:rsid w:val="0022015C"/>
    <w:rsid w:val="00231F92"/>
    <w:rsid w:val="00242DCF"/>
    <w:rsid w:val="002436ED"/>
    <w:rsid w:val="00252B77"/>
    <w:rsid w:val="00260E76"/>
    <w:rsid w:val="0026663E"/>
    <w:rsid w:val="00270786"/>
    <w:rsid w:val="00273AD4"/>
    <w:rsid w:val="00276416"/>
    <w:rsid w:val="0027755F"/>
    <w:rsid w:val="002809A4"/>
    <w:rsid w:val="0028400D"/>
    <w:rsid w:val="00287A14"/>
    <w:rsid w:val="00291290"/>
    <w:rsid w:val="00293AB1"/>
    <w:rsid w:val="002946A8"/>
    <w:rsid w:val="00297599"/>
    <w:rsid w:val="002A01B6"/>
    <w:rsid w:val="002A0F01"/>
    <w:rsid w:val="002A49A1"/>
    <w:rsid w:val="002B3031"/>
    <w:rsid w:val="002B4B3A"/>
    <w:rsid w:val="002B6128"/>
    <w:rsid w:val="002D106B"/>
    <w:rsid w:val="002D792F"/>
    <w:rsid w:val="002E1686"/>
    <w:rsid w:val="002E544D"/>
    <w:rsid w:val="002E642A"/>
    <w:rsid w:val="002E6BE1"/>
    <w:rsid w:val="0030252F"/>
    <w:rsid w:val="00304F34"/>
    <w:rsid w:val="003069ED"/>
    <w:rsid w:val="00314418"/>
    <w:rsid w:val="00323BAA"/>
    <w:rsid w:val="00325BC7"/>
    <w:rsid w:val="00330BA2"/>
    <w:rsid w:val="00337EF9"/>
    <w:rsid w:val="003468E6"/>
    <w:rsid w:val="003478AA"/>
    <w:rsid w:val="00350080"/>
    <w:rsid w:val="003503C1"/>
    <w:rsid w:val="003544AD"/>
    <w:rsid w:val="00361244"/>
    <w:rsid w:val="00361C04"/>
    <w:rsid w:val="00362EA3"/>
    <w:rsid w:val="003632AA"/>
    <w:rsid w:val="00375072"/>
    <w:rsid w:val="00377AFF"/>
    <w:rsid w:val="00392FFD"/>
    <w:rsid w:val="00396D3C"/>
    <w:rsid w:val="003A5C64"/>
    <w:rsid w:val="003B26D4"/>
    <w:rsid w:val="003B4E36"/>
    <w:rsid w:val="003B7FBA"/>
    <w:rsid w:val="003D1D61"/>
    <w:rsid w:val="003D2381"/>
    <w:rsid w:val="003D26AF"/>
    <w:rsid w:val="003D373F"/>
    <w:rsid w:val="003D6027"/>
    <w:rsid w:val="003E2AC5"/>
    <w:rsid w:val="003F28FD"/>
    <w:rsid w:val="003F6BAF"/>
    <w:rsid w:val="00404DFA"/>
    <w:rsid w:val="004056EF"/>
    <w:rsid w:val="004078CD"/>
    <w:rsid w:val="004106A7"/>
    <w:rsid w:val="00411ECA"/>
    <w:rsid w:val="00422FAF"/>
    <w:rsid w:val="00434EA2"/>
    <w:rsid w:val="0043564A"/>
    <w:rsid w:val="00451C92"/>
    <w:rsid w:val="004531C3"/>
    <w:rsid w:val="00463365"/>
    <w:rsid w:val="00476A76"/>
    <w:rsid w:val="004815E8"/>
    <w:rsid w:val="0048443F"/>
    <w:rsid w:val="00485667"/>
    <w:rsid w:val="004870C3"/>
    <w:rsid w:val="00492647"/>
    <w:rsid w:val="00494BDB"/>
    <w:rsid w:val="004B265F"/>
    <w:rsid w:val="004C333A"/>
    <w:rsid w:val="004C33BA"/>
    <w:rsid w:val="004C34C3"/>
    <w:rsid w:val="004C5501"/>
    <w:rsid w:val="004C7076"/>
    <w:rsid w:val="004D214C"/>
    <w:rsid w:val="004E334E"/>
    <w:rsid w:val="004E6D19"/>
    <w:rsid w:val="004F16F6"/>
    <w:rsid w:val="004F1D68"/>
    <w:rsid w:val="004F7692"/>
    <w:rsid w:val="00504969"/>
    <w:rsid w:val="00504DB3"/>
    <w:rsid w:val="00506BA0"/>
    <w:rsid w:val="0052006F"/>
    <w:rsid w:val="005220E5"/>
    <w:rsid w:val="0052275D"/>
    <w:rsid w:val="005244E0"/>
    <w:rsid w:val="00527288"/>
    <w:rsid w:val="00533982"/>
    <w:rsid w:val="00534585"/>
    <w:rsid w:val="00535D29"/>
    <w:rsid w:val="00536F2E"/>
    <w:rsid w:val="00547CB6"/>
    <w:rsid w:val="00550648"/>
    <w:rsid w:val="00560BDB"/>
    <w:rsid w:val="005638F0"/>
    <w:rsid w:val="005833BD"/>
    <w:rsid w:val="00590048"/>
    <w:rsid w:val="00596204"/>
    <w:rsid w:val="005A090E"/>
    <w:rsid w:val="005A25BB"/>
    <w:rsid w:val="005B0693"/>
    <w:rsid w:val="005B1071"/>
    <w:rsid w:val="005B112B"/>
    <w:rsid w:val="005B59CC"/>
    <w:rsid w:val="005B6804"/>
    <w:rsid w:val="005B6F08"/>
    <w:rsid w:val="005B7A3F"/>
    <w:rsid w:val="005C050B"/>
    <w:rsid w:val="005C63FF"/>
    <w:rsid w:val="005C653F"/>
    <w:rsid w:val="005C65B1"/>
    <w:rsid w:val="005D2B95"/>
    <w:rsid w:val="005E070C"/>
    <w:rsid w:val="005E088A"/>
    <w:rsid w:val="005E0DD4"/>
    <w:rsid w:val="005F03FD"/>
    <w:rsid w:val="005F294F"/>
    <w:rsid w:val="005F390E"/>
    <w:rsid w:val="005F5459"/>
    <w:rsid w:val="006003E2"/>
    <w:rsid w:val="00604555"/>
    <w:rsid w:val="00604D40"/>
    <w:rsid w:val="006068E6"/>
    <w:rsid w:val="0062251F"/>
    <w:rsid w:val="00625C82"/>
    <w:rsid w:val="00626ADD"/>
    <w:rsid w:val="0063056A"/>
    <w:rsid w:val="00635832"/>
    <w:rsid w:val="00635B37"/>
    <w:rsid w:val="00640491"/>
    <w:rsid w:val="006433E3"/>
    <w:rsid w:val="006452F5"/>
    <w:rsid w:val="006609AA"/>
    <w:rsid w:val="00661672"/>
    <w:rsid w:val="00664722"/>
    <w:rsid w:val="0067053D"/>
    <w:rsid w:val="006744AB"/>
    <w:rsid w:val="006747E1"/>
    <w:rsid w:val="00674978"/>
    <w:rsid w:val="00682EEE"/>
    <w:rsid w:val="00692B99"/>
    <w:rsid w:val="00693234"/>
    <w:rsid w:val="00697918"/>
    <w:rsid w:val="006A648A"/>
    <w:rsid w:val="006B201C"/>
    <w:rsid w:val="006B5065"/>
    <w:rsid w:val="006C693F"/>
    <w:rsid w:val="006D1DE8"/>
    <w:rsid w:val="006E4067"/>
    <w:rsid w:val="006E40BB"/>
    <w:rsid w:val="0070163B"/>
    <w:rsid w:val="00706A0D"/>
    <w:rsid w:val="0070702B"/>
    <w:rsid w:val="00710E1E"/>
    <w:rsid w:val="00711CE7"/>
    <w:rsid w:val="007166CA"/>
    <w:rsid w:val="007207C5"/>
    <w:rsid w:val="007212E3"/>
    <w:rsid w:val="00721514"/>
    <w:rsid w:val="00745EC5"/>
    <w:rsid w:val="007507FC"/>
    <w:rsid w:val="00761503"/>
    <w:rsid w:val="007635CC"/>
    <w:rsid w:val="00764E5C"/>
    <w:rsid w:val="00796E2B"/>
    <w:rsid w:val="0079735B"/>
    <w:rsid w:val="007A34D9"/>
    <w:rsid w:val="007A3DAF"/>
    <w:rsid w:val="007B0AE3"/>
    <w:rsid w:val="007B33C8"/>
    <w:rsid w:val="007B36D8"/>
    <w:rsid w:val="007C0656"/>
    <w:rsid w:val="007C3F26"/>
    <w:rsid w:val="007C43FF"/>
    <w:rsid w:val="007C78A7"/>
    <w:rsid w:val="007E0487"/>
    <w:rsid w:val="007E6FA3"/>
    <w:rsid w:val="007F6F65"/>
    <w:rsid w:val="00807EAB"/>
    <w:rsid w:val="00812B75"/>
    <w:rsid w:val="008142D8"/>
    <w:rsid w:val="0081537D"/>
    <w:rsid w:val="00815B24"/>
    <w:rsid w:val="0083030E"/>
    <w:rsid w:val="00843D74"/>
    <w:rsid w:val="0085764D"/>
    <w:rsid w:val="00861340"/>
    <w:rsid w:val="00862433"/>
    <w:rsid w:val="00862691"/>
    <w:rsid w:val="0086671C"/>
    <w:rsid w:val="00866801"/>
    <w:rsid w:val="00867D97"/>
    <w:rsid w:val="008736A4"/>
    <w:rsid w:val="0087748D"/>
    <w:rsid w:val="008853A0"/>
    <w:rsid w:val="00892344"/>
    <w:rsid w:val="00892F5B"/>
    <w:rsid w:val="008B38ED"/>
    <w:rsid w:val="008C1597"/>
    <w:rsid w:val="008D13B2"/>
    <w:rsid w:val="008D2232"/>
    <w:rsid w:val="008D30B4"/>
    <w:rsid w:val="008D3B72"/>
    <w:rsid w:val="008D5E3D"/>
    <w:rsid w:val="008F28BA"/>
    <w:rsid w:val="008F4B4B"/>
    <w:rsid w:val="00900FD8"/>
    <w:rsid w:val="00920F23"/>
    <w:rsid w:val="0092226D"/>
    <w:rsid w:val="00923AEC"/>
    <w:rsid w:val="00925054"/>
    <w:rsid w:val="00926162"/>
    <w:rsid w:val="00927565"/>
    <w:rsid w:val="00927B00"/>
    <w:rsid w:val="009359FF"/>
    <w:rsid w:val="00943B2D"/>
    <w:rsid w:val="00944CF3"/>
    <w:rsid w:val="009458C7"/>
    <w:rsid w:val="00952AFD"/>
    <w:rsid w:val="00957A15"/>
    <w:rsid w:val="00957EB6"/>
    <w:rsid w:val="00967791"/>
    <w:rsid w:val="00971CE2"/>
    <w:rsid w:val="009745C2"/>
    <w:rsid w:val="00974F4C"/>
    <w:rsid w:val="00980FF7"/>
    <w:rsid w:val="009817E1"/>
    <w:rsid w:val="00994669"/>
    <w:rsid w:val="00995DDA"/>
    <w:rsid w:val="009A1D2F"/>
    <w:rsid w:val="009B5F11"/>
    <w:rsid w:val="009C3304"/>
    <w:rsid w:val="009C464B"/>
    <w:rsid w:val="009C57AE"/>
    <w:rsid w:val="009D0B51"/>
    <w:rsid w:val="009D18A0"/>
    <w:rsid w:val="009E5522"/>
    <w:rsid w:val="009E5C03"/>
    <w:rsid w:val="009F2E50"/>
    <w:rsid w:val="009F5E39"/>
    <w:rsid w:val="00A02344"/>
    <w:rsid w:val="00A12790"/>
    <w:rsid w:val="00A13233"/>
    <w:rsid w:val="00A32AA3"/>
    <w:rsid w:val="00A36A50"/>
    <w:rsid w:val="00A41FB3"/>
    <w:rsid w:val="00A42E17"/>
    <w:rsid w:val="00A43004"/>
    <w:rsid w:val="00A43095"/>
    <w:rsid w:val="00A45923"/>
    <w:rsid w:val="00A46123"/>
    <w:rsid w:val="00A50E6A"/>
    <w:rsid w:val="00A60FE9"/>
    <w:rsid w:val="00A630BE"/>
    <w:rsid w:val="00A63B32"/>
    <w:rsid w:val="00A66178"/>
    <w:rsid w:val="00A85BFC"/>
    <w:rsid w:val="00A87824"/>
    <w:rsid w:val="00A9215B"/>
    <w:rsid w:val="00A93E34"/>
    <w:rsid w:val="00A94BB1"/>
    <w:rsid w:val="00AA09FC"/>
    <w:rsid w:val="00AA0C61"/>
    <w:rsid w:val="00AA29DD"/>
    <w:rsid w:val="00AA399F"/>
    <w:rsid w:val="00AB172A"/>
    <w:rsid w:val="00AB1B0C"/>
    <w:rsid w:val="00AB34CB"/>
    <w:rsid w:val="00AB747E"/>
    <w:rsid w:val="00AC5AA7"/>
    <w:rsid w:val="00AD3078"/>
    <w:rsid w:val="00AD5ECB"/>
    <w:rsid w:val="00AD7CA2"/>
    <w:rsid w:val="00AE0158"/>
    <w:rsid w:val="00AE21A1"/>
    <w:rsid w:val="00AE37F5"/>
    <w:rsid w:val="00AE60BA"/>
    <w:rsid w:val="00AF0ED2"/>
    <w:rsid w:val="00AF34C2"/>
    <w:rsid w:val="00AF495C"/>
    <w:rsid w:val="00AF5497"/>
    <w:rsid w:val="00B06DD0"/>
    <w:rsid w:val="00B14324"/>
    <w:rsid w:val="00B14436"/>
    <w:rsid w:val="00B14661"/>
    <w:rsid w:val="00B258F3"/>
    <w:rsid w:val="00B260E5"/>
    <w:rsid w:val="00B30DC8"/>
    <w:rsid w:val="00B329E5"/>
    <w:rsid w:val="00B33EFB"/>
    <w:rsid w:val="00B36F28"/>
    <w:rsid w:val="00B45E13"/>
    <w:rsid w:val="00B57370"/>
    <w:rsid w:val="00B63360"/>
    <w:rsid w:val="00B75DFC"/>
    <w:rsid w:val="00B84B54"/>
    <w:rsid w:val="00B92D0D"/>
    <w:rsid w:val="00BA2ACF"/>
    <w:rsid w:val="00BA3B7E"/>
    <w:rsid w:val="00BB4C25"/>
    <w:rsid w:val="00BC183A"/>
    <w:rsid w:val="00BC476E"/>
    <w:rsid w:val="00BC61C1"/>
    <w:rsid w:val="00BD42E8"/>
    <w:rsid w:val="00BE018C"/>
    <w:rsid w:val="00BE4C13"/>
    <w:rsid w:val="00BF4905"/>
    <w:rsid w:val="00BF69A6"/>
    <w:rsid w:val="00BF795E"/>
    <w:rsid w:val="00C00F42"/>
    <w:rsid w:val="00C07083"/>
    <w:rsid w:val="00C11A70"/>
    <w:rsid w:val="00C11CA7"/>
    <w:rsid w:val="00C12438"/>
    <w:rsid w:val="00C21521"/>
    <w:rsid w:val="00C319BF"/>
    <w:rsid w:val="00C425B7"/>
    <w:rsid w:val="00C5286B"/>
    <w:rsid w:val="00C578AA"/>
    <w:rsid w:val="00C61A2F"/>
    <w:rsid w:val="00C64D65"/>
    <w:rsid w:val="00C66A4F"/>
    <w:rsid w:val="00C854F7"/>
    <w:rsid w:val="00C87470"/>
    <w:rsid w:val="00CA0702"/>
    <w:rsid w:val="00CA4EB5"/>
    <w:rsid w:val="00CB2243"/>
    <w:rsid w:val="00CC2043"/>
    <w:rsid w:val="00CC47F1"/>
    <w:rsid w:val="00CC6DC9"/>
    <w:rsid w:val="00CD0AF7"/>
    <w:rsid w:val="00CD21BB"/>
    <w:rsid w:val="00CD3CB3"/>
    <w:rsid w:val="00CD6BEC"/>
    <w:rsid w:val="00CE57F1"/>
    <w:rsid w:val="00CE69CD"/>
    <w:rsid w:val="00CF3894"/>
    <w:rsid w:val="00CF53DF"/>
    <w:rsid w:val="00CF63E6"/>
    <w:rsid w:val="00D006E8"/>
    <w:rsid w:val="00D01C98"/>
    <w:rsid w:val="00D028A9"/>
    <w:rsid w:val="00D04B0C"/>
    <w:rsid w:val="00D14A1E"/>
    <w:rsid w:val="00D16E3E"/>
    <w:rsid w:val="00D26C5B"/>
    <w:rsid w:val="00D27AE1"/>
    <w:rsid w:val="00D3028B"/>
    <w:rsid w:val="00D310D1"/>
    <w:rsid w:val="00D322E6"/>
    <w:rsid w:val="00D3401F"/>
    <w:rsid w:val="00D403BB"/>
    <w:rsid w:val="00D40670"/>
    <w:rsid w:val="00D47196"/>
    <w:rsid w:val="00D620D2"/>
    <w:rsid w:val="00D663D9"/>
    <w:rsid w:val="00D755CC"/>
    <w:rsid w:val="00D93A8B"/>
    <w:rsid w:val="00D95C0A"/>
    <w:rsid w:val="00DA0F90"/>
    <w:rsid w:val="00DA1C0F"/>
    <w:rsid w:val="00DA560B"/>
    <w:rsid w:val="00DB2F08"/>
    <w:rsid w:val="00DB4D43"/>
    <w:rsid w:val="00DC04D0"/>
    <w:rsid w:val="00DC2FB4"/>
    <w:rsid w:val="00DC4E51"/>
    <w:rsid w:val="00DD59AF"/>
    <w:rsid w:val="00DD5E9D"/>
    <w:rsid w:val="00DD638E"/>
    <w:rsid w:val="00DD6B4E"/>
    <w:rsid w:val="00DD6BB8"/>
    <w:rsid w:val="00DE2500"/>
    <w:rsid w:val="00DF57C7"/>
    <w:rsid w:val="00DF6851"/>
    <w:rsid w:val="00E037AE"/>
    <w:rsid w:val="00E05968"/>
    <w:rsid w:val="00E05C29"/>
    <w:rsid w:val="00E14C5A"/>
    <w:rsid w:val="00E23401"/>
    <w:rsid w:val="00E24AE5"/>
    <w:rsid w:val="00E32342"/>
    <w:rsid w:val="00E354FC"/>
    <w:rsid w:val="00E42FA4"/>
    <w:rsid w:val="00E464BC"/>
    <w:rsid w:val="00E501C2"/>
    <w:rsid w:val="00E52B15"/>
    <w:rsid w:val="00E53E6F"/>
    <w:rsid w:val="00E649D6"/>
    <w:rsid w:val="00E65A51"/>
    <w:rsid w:val="00E674D1"/>
    <w:rsid w:val="00E73803"/>
    <w:rsid w:val="00E76580"/>
    <w:rsid w:val="00E85825"/>
    <w:rsid w:val="00E905C7"/>
    <w:rsid w:val="00E93FF7"/>
    <w:rsid w:val="00E9550A"/>
    <w:rsid w:val="00E963D7"/>
    <w:rsid w:val="00EA1437"/>
    <w:rsid w:val="00EA5A45"/>
    <w:rsid w:val="00EB4BC5"/>
    <w:rsid w:val="00EC34B7"/>
    <w:rsid w:val="00EC7FB8"/>
    <w:rsid w:val="00ED6902"/>
    <w:rsid w:val="00EF5DA8"/>
    <w:rsid w:val="00EF6D61"/>
    <w:rsid w:val="00F03861"/>
    <w:rsid w:val="00F039FC"/>
    <w:rsid w:val="00F07196"/>
    <w:rsid w:val="00F12E73"/>
    <w:rsid w:val="00F23A95"/>
    <w:rsid w:val="00F31112"/>
    <w:rsid w:val="00F31813"/>
    <w:rsid w:val="00F33878"/>
    <w:rsid w:val="00F46306"/>
    <w:rsid w:val="00F6166D"/>
    <w:rsid w:val="00F633AF"/>
    <w:rsid w:val="00F74556"/>
    <w:rsid w:val="00F912C9"/>
    <w:rsid w:val="00F95C4F"/>
    <w:rsid w:val="00FB62C4"/>
    <w:rsid w:val="00FC1099"/>
    <w:rsid w:val="00FC589F"/>
    <w:rsid w:val="00FC5D2F"/>
    <w:rsid w:val="00FC7685"/>
    <w:rsid w:val="00FD5FAF"/>
    <w:rsid w:val="00FE6846"/>
    <w:rsid w:val="00FE6FE9"/>
    <w:rsid w:val="00FF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4105D2"/>
  <w15:docId w15:val="{D74DC783-4166-41BB-98ED-BA467412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26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lk">
    <w:name w:val="blk"/>
    <w:rsid w:val="006E40BB"/>
  </w:style>
  <w:style w:type="paragraph" w:styleId="a9">
    <w:name w:val="Title"/>
    <w:basedOn w:val="a"/>
    <w:link w:val="aa"/>
    <w:qFormat/>
    <w:rsid w:val="000145DE"/>
    <w:pPr>
      <w:jc w:val="center"/>
    </w:pPr>
  </w:style>
  <w:style w:type="character" w:customStyle="1" w:styleId="aa">
    <w:name w:val="Заголовок Знак"/>
    <w:link w:val="a9"/>
    <w:rsid w:val="000145DE"/>
    <w:rPr>
      <w:sz w:val="28"/>
    </w:rPr>
  </w:style>
  <w:style w:type="paragraph" w:styleId="ab">
    <w:name w:val="Body Text"/>
    <w:basedOn w:val="a"/>
    <w:link w:val="ac"/>
    <w:rsid w:val="000145DE"/>
    <w:pPr>
      <w:spacing w:after="120"/>
    </w:pPr>
  </w:style>
  <w:style w:type="character" w:customStyle="1" w:styleId="ac">
    <w:name w:val="Основной текст Знак"/>
    <w:link w:val="ab"/>
    <w:rsid w:val="000145DE"/>
    <w:rPr>
      <w:sz w:val="28"/>
    </w:rPr>
  </w:style>
  <w:style w:type="paragraph" w:styleId="ad">
    <w:name w:val="List Paragraph"/>
    <w:basedOn w:val="a"/>
    <w:uiPriority w:val="34"/>
    <w:qFormat/>
    <w:rsid w:val="005833BD"/>
    <w:pPr>
      <w:ind w:left="720"/>
      <w:contextualSpacing/>
    </w:pPr>
  </w:style>
  <w:style w:type="paragraph" w:customStyle="1" w:styleId="ConsPlusNonformat">
    <w:name w:val="ConsPlusNonformat"/>
    <w:rsid w:val="00B329E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Style9">
    <w:name w:val="Style9"/>
    <w:basedOn w:val="a"/>
    <w:uiPriority w:val="99"/>
    <w:rsid w:val="00AF549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character" w:customStyle="1" w:styleId="FontStyle23">
    <w:name w:val="Font Style23"/>
    <w:uiPriority w:val="99"/>
    <w:rsid w:val="00AF549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imakova1.MINAPK\&#1056;&#1072;&#1073;&#1086;&#1095;&#1080;&#1081;%20&#1089;&#1090;&#1086;&#1083;\&#1073;&#1083;&#1072;&#1085;&#1082;&#1080;\&#1073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58E1F-D047-4015-8A8E-7D010FDE0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1510</CharactersWithSpaces>
  <SharedDoc>false</SharedDoc>
  <HLinks>
    <vt:vector size="12" baseType="variant">
      <vt:variant>
        <vt:i4>5439490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7995502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consultantplus://offline/ref=6A8AA53746624F46BF239791B5B22F3449CBB76A2F656BB1FDCBF45FEFD13F7EA4105A6587A17AD8E5452B6C0F9D0AF52B84BB8B1B78F077E12786C7eBfDJ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kadr</dc:creator>
  <cp:keywords>Бланки, шаблоны</cp:keywords>
  <cp:lastModifiedBy>Елена Морозова</cp:lastModifiedBy>
  <cp:revision>2</cp:revision>
  <cp:lastPrinted>2022-10-27T13:48:00Z</cp:lastPrinted>
  <dcterms:created xsi:type="dcterms:W3CDTF">2024-09-23T12:22:00Z</dcterms:created>
  <dcterms:modified xsi:type="dcterms:W3CDTF">2024-09-23T12:22:00Z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